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673FBD" w:rsidRDefault="00C64874" w:rsidP="00E54913">
      <w:pPr>
        <w:pStyle w:val="1"/>
        <w:jc w:val="lef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2703195</wp:posOffset>
                </wp:positionH>
                <wp:positionV relativeFrom="margin">
                  <wp:posOffset>132080</wp:posOffset>
                </wp:positionV>
                <wp:extent cx="807720" cy="78549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3FBD" w:rsidRDefault="00673FBD" w:rsidP="0088452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694394"/>
                                  <wp:effectExtent l="19050" t="0" r="9525" b="0"/>
                                  <wp:docPr id="3" name="Рисунок 3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288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    <v:textbox style="mso-fit-shape-to-text:t">
                  <w:txbxContent>
                    <w:p w:rsidR="00673FBD" w:rsidRDefault="00673FBD" w:rsidP="0088452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694394"/>
                            <wp:effectExtent l="19050" t="0" r="9525" b="0"/>
                            <wp:docPr id="3" name="Рисунок 3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288" cy="723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A6484E" w:rsidRDefault="00C64874" w:rsidP="00E54913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55245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151C4B" id="Line 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751F08">
        <w:rPr>
          <w:rFonts w:ascii="Liberation Serif" w:hAnsi="Liberation Serif" w:cs="Liberation Serif"/>
          <w:sz w:val="28"/>
          <w:szCs w:val="28"/>
        </w:rPr>
        <w:t xml:space="preserve">__________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751F08">
        <w:rPr>
          <w:rFonts w:ascii="Liberation Serif" w:hAnsi="Liberation Serif" w:cs="Liberation Serif"/>
          <w:sz w:val="28"/>
          <w:szCs w:val="28"/>
        </w:rPr>
        <w:t>____</w:t>
      </w:r>
    </w:p>
    <w:p w:rsidR="00F50006" w:rsidRDefault="00F50006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D365F1" w:rsidRDefault="00AE6AAE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E54913" w:rsidRPr="00E54913" w:rsidRDefault="00E54913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95FF9" w:rsidRPr="003566CD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</w:t>
      </w:r>
      <w:r w:rsidR="000231ED">
        <w:rPr>
          <w:rFonts w:ascii="Liberation Serif" w:hAnsi="Liberation Serif" w:cs="Liberation Serif"/>
          <w:sz w:val="28"/>
          <w:szCs w:val="28"/>
        </w:rPr>
        <w:t>,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2024 </w:t>
      </w:r>
      <w:r w:rsidR="000231ED" w:rsidRPr="004739DE">
        <w:rPr>
          <w:rFonts w:ascii="Liberation Serif" w:hAnsi="Liberation Serif" w:cs="Liberation Serif"/>
          <w:sz w:val="28"/>
          <w:szCs w:val="28"/>
        </w:rPr>
        <w:t>и</w:t>
      </w:r>
      <w:r w:rsidR="000231ED">
        <w:rPr>
          <w:rFonts w:ascii="Liberation Serif" w:hAnsi="Liberation Serif" w:cs="Liberation Serif"/>
          <w:sz w:val="28"/>
          <w:szCs w:val="28"/>
        </w:rPr>
        <w:t xml:space="preserve"> 2025</w:t>
      </w:r>
      <w:r w:rsidR="000231ED" w:rsidRPr="004739DE">
        <w:rPr>
          <w:rFonts w:ascii="Liberation Serif" w:hAnsi="Liberation Serif" w:cs="Liberation Serif"/>
          <w:sz w:val="28"/>
          <w:szCs w:val="28"/>
        </w:rPr>
        <w:t xml:space="preserve">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годах общественных обсуждений или публичных слушаний по проектам указанных документов»</w:t>
      </w:r>
      <w:r w:rsidR="004739DE">
        <w:rPr>
          <w:rFonts w:ascii="Liberation Serif" w:hAnsi="Liberation Serif" w:cs="Liberation Serif"/>
          <w:sz w:val="28"/>
          <w:szCs w:val="28"/>
        </w:rPr>
        <w:t xml:space="preserve">, </w:t>
      </w:r>
      <w:r w:rsidRPr="003566C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1F250D" w:rsidRPr="003566CD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3566CD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622575" w:rsidRDefault="001F250D" w:rsidP="00881E6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27570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517,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от 26.04.2017 № 130,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27570D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2D43B0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2D43B0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27570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>16.02.2022 № 58</w:t>
      </w:r>
      <w:r w:rsidR="00740727" w:rsidRPr="00673FBD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                  </w:t>
      </w:r>
      <w:r w:rsidR="00740727" w:rsidRPr="00673FBD">
        <w:rPr>
          <w:rFonts w:ascii="Liberation Serif" w:hAnsi="Liberation Serif"/>
          <w:sz w:val="28"/>
          <w:szCs w:val="28"/>
        </w:rPr>
        <w:t xml:space="preserve">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</w:t>
      </w:r>
      <w:r w:rsidR="005C02DF">
        <w:rPr>
          <w:rFonts w:ascii="Liberation Serif" w:hAnsi="Liberation Serif"/>
          <w:sz w:val="28"/>
          <w:szCs w:val="28"/>
        </w:rPr>
        <w:t xml:space="preserve">       </w:t>
      </w:r>
      <w:r w:rsidR="00D665BF" w:rsidRPr="00673FBD">
        <w:rPr>
          <w:rFonts w:ascii="Liberation Serif" w:hAnsi="Liberation Serif"/>
          <w:sz w:val="28"/>
          <w:szCs w:val="28"/>
        </w:rPr>
        <w:t xml:space="preserve">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                 </w:t>
      </w:r>
      <w:r w:rsidR="008726AC" w:rsidRPr="00673FBD">
        <w:rPr>
          <w:rFonts w:ascii="Liberation Serif" w:hAnsi="Liberation Serif"/>
          <w:sz w:val="28"/>
          <w:szCs w:val="28"/>
        </w:rPr>
        <w:t xml:space="preserve">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</w:t>
      </w:r>
      <w:r w:rsidR="00002D23">
        <w:rPr>
          <w:rFonts w:ascii="Liberation Serif" w:hAnsi="Liberation Serif"/>
          <w:sz w:val="28"/>
          <w:szCs w:val="28"/>
        </w:rPr>
        <w:t xml:space="preserve">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</w:t>
      </w:r>
      <w:r w:rsidR="005C02DF">
        <w:rPr>
          <w:rFonts w:ascii="Liberation Serif" w:hAnsi="Liberation Serif"/>
          <w:sz w:val="28"/>
          <w:szCs w:val="28"/>
        </w:rPr>
        <w:t xml:space="preserve">    </w:t>
      </w:r>
      <w:r w:rsidR="00BA3F0E" w:rsidRPr="00673FBD">
        <w:rPr>
          <w:rFonts w:ascii="Liberation Serif" w:hAnsi="Liberation Serif"/>
          <w:sz w:val="28"/>
          <w:szCs w:val="28"/>
        </w:rPr>
        <w:t xml:space="preserve">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02D23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</w:t>
      </w:r>
      <w:r w:rsidR="005C02DF">
        <w:rPr>
          <w:rFonts w:ascii="Liberation Serif" w:hAnsi="Liberation Serif"/>
          <w:sz w:val="28"/>
          <w:szCs w:val="28"/>
        </w:rPr>
        <w:t xml:space="preserve">             </w:t>
      </w:r>
      <w:r w:rsidR="00F46CBB">
        <w:rPr>
          <w:rFonts w:ascii="Liberation Serif" w:hAnsi="Liberation Serif"/>
          <w:sz w:val="28"/>
          <w:szCs w:val="28"/>
        </w:rPr>
        <w:t xml:space="preserve"> от 17.04.2024</w:t>
      </w:r>
      <w:r w:rsidR="00002D23">
        <w:rPr>
          <w:rFonts w:ascii="Liberation Serif" w:hAnsi="Liberation Serif"/>
          <w:sz w:val="28"/>
          <w:szCs w:val="28"/>
        </w:rPr>
        <w:t xml:space="preserve">   </w:t>
      </w:r>
      <w:r w:rsidR="00F46CBB">
        <w:rPr>
          <w:rFonts w:ascii="Liberation Serif" w:hAnsi="Liberation Serif"/>
          <w:sz w:val="28"/>
          <w:szCs w:val="28"/>
        </w:rPr>
        <w:t xml:space="preserve">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5C02DF">
        <w:rPr>
          <w:rFonts w:ascii="Liberation Serif" w:hAnsi="Liberation Serif"/>
          <w:sz w:val="28"/>
          <w:szCs w:val="28"/>
        </w:rPr>
        <w:t xml:space="preserve">, </w:t>
      </w:r>
      <w:r w:rsidR="00002D23">
        <w:rPr>
          <w:rFonts w:ascii="Liberation Serif" w:hAnsi="Liberation Serif"/>
          <w:sz w:val="28"/>
          <w:szCs w:val="28"/>
        </w:rPr>
        <w:t>от 25.12.2024 № 437</w:t>
      </w:r>
      <w:r w:rsidR="00622575">
        <w:rPr>
          <w:rFonts w:ascii="Liberation Serif" w:hAnsi="Liberation Serif"/>
          <w:sz w:val="28"/>
          <w:szCs w:val="28"/>
        </w:rPr>
        <w:t>,</w:t>
      </w:r>
      <w:r w:rsidR="00622575" w:rsidRPr="00622575">
        <w:t xml:space="preserve"> </w:t>
      </w:r>
      <w:r w:rsidR="00622575" w:rsidRPr="00622575">
        <w:rPr>
          <w:rFonts w:ascii="Liberation Serif" w:hAnsi="Liberation Serif"/>
          <w:sz w:val="28"/>
          <w:szCs w:val="28"/>
        </w:rPr>
        <w:t>от 19.03.2025 № 464, от 23.04.2025 № 477</w:t>
      </w:r>
      <w:r w:rsidR="005C02DF">
        <w:rPr>
          <w:rFonts w:ascii="Liberation Serif" w:hAnsi="Liberation Serif"/>
          <w:sz w:val="28"/>
          <w:szCs w:val="28"/>
        </w:rPr>
        <w:t>,              от 23.07.2025 № 526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</w:t>
      </w:r>
    </w:p>
    <w:p w:rsidR="00DC0EE1" w:rsidRDefault="00DC0EE1" w:rsidP="00DC0EE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40517">
        <w:rPr>
          <w:rFonts w:ascii="Liberation Serif" w:hAnsi="Liberation Serif" w:cs="Liberation Serif"/>
          <w:sz w:val="28"/>
          <w:szCs w:val="28"/>
        </w:rPr>
        <w:t>)</w:t>
      </w:r>
      <w:r w:rsidR="000114C5" w:rsidRPr="000114C5">
        <w:t xml:space="preserve"> </w:t>
      </w:r>
      <w:r w:rsidR="00F82B7D" w:rsidRPr="00F82B7D">
        <w:rPr>
          <w:rFonts w:ascii="Liberation Serif" w:hAnsi="Liberation Serif" w:cs="Liberation Serif"/>
          <w:sz w:val="28"/>
          <w:szCs w:val="28"/>
        </w:rPr>
        <w:t>увелич</w:t>
      </w:r>
      <w:r w:rsidR="00F82B7D">
        <w:rPr>
          <w:rFonts w:ascii="Liberation Serif" w:hAnsi="Liberation Serif" w:cs="Liberation Serif"/>
          <w:sz w:val="28"/>
          <w:szCs w:val="28"/>
        </w:rPr>
        <w:t>ить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82B7D">
        <w:rPr>
          <w:rFonts w:ascii="Liberation Serif" w:hAnsi="Liberation Serif" w:cs="Liberation Serif"/>
          <w:sz w:val="28"/>
          <w:szCs w:val="28"/>
        </w:rPr>
        <w:t>ы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территориальной зоны ОДК (Общественно-деловая зона комплексная) за счет уменьшени</w:t>
      </w:r>
      <w:r w:rsidR="00AC133D">
        <w:rPr>
          <w:rFonts w:ascii="Liberation Serif" w:hAnsi="Liberation Serif" w:cs="Liberation Serif"/>
          <w:sz w:val="28"/>
          <w:szCs w:val="28"/>
        </w:rPr>
        <w:t xml:space="preserve">я границ территориальной зоны </w:t>
      </w:r>
      <w:r w:rsidR="00F82B7D" w:rsidRPr="00F82B7D">
        <w:rPr>
          <w:rFonts w:ascii="Liberation Serif" w:hAnsi="Liberation Serif" w:cs="Liberation Serif"/>
          <w:sz w:val="28"/>
          <w:szCs w:val="28"/>
        </w:rPr>
        <w:t>Ж-1 (Зона индивидуальной жилой застройки) в районе земельного участка, расположенного по ул. Революционной, 14</w:t>
      </w:r>
      <w:r w:rsidR="009F36C0">
        <w:rPr>
          <w:rFonts w:ascii="Liberation Serif" w:hAnsi="Liberation Serif" w:cs="Liberation Serif"/>
          <w:sz w:val="28"/>
          <w:szCs w:val="28"/>
        </w:rPr>
        <w:t>,</w:t>
      </w:r>
      <w:r w:rsidR="009F36C0" w:rsidRPr="009F36C0">
        <w:t xml:space="preserve"> 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  <w:r w:rsidRPr="00DC0EE1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50006" w:rsidRDefault="00F50006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</w:t>
      </w:r>
      <w:r w:rsidRPr="00281769">
        <w:t xml:space="preserve"> </w:t>
      </w:r>
      <w:r w:rsidR="00F82B7D" w:rsidRPr="00F82B7D">
        <w:rPr>
          <w:rFonts w:ascii="Liberation Serif" w:hAnsi="Liberation Serif" w:cs="Liberation Serif"/>
          <w:sz w:val="28"/>
          <w:szCs w:val="28"/>
        </w:rPr>
        <w:t>упраздн</w:t>
      </w:r>
      <w:r w:rsidR="00F82B7D">
        <w:rPr>
          <w:rFonts w:ascii="Liberation Serif" w:hAnsi="Liberation Serif" w:cs="Liberation Serif"/>
          <w:sz w:val="28"/>
          <w:szCs w:val="28"/>
        </w:rPr>
        <w:t>ить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82B7D">
        <w:rPr>
          <w:rFonts w:ascii="Liberation Serif" w:hAnsi="Liberation Serif" w:cs="Liberation Serif"/>
          <w:sz w:val="28"/>
          <w:szCs w:val="28"/>
        </w:rPr>
        <w:t>ы</w:t>
      </w:r>
      <w:r w:rsidR="00F82B7D" w:rsidRPr="00F82B7D">
        <w:rPr>
          <w:rFonts w:ascii="Liberation Serif" w:hAnsi="Liberation Serif" w:cs="Liberation Serif"/>
          <w:sz w:val="28"/>
          <w:szCs w:val="28"/>
        </w:rPr>
        <w:t xml:space="preserve"> территориальной зоны Р-3 (Зона рекреации) за </w:t>
      </w:r>
      <w:bookmarkStart w:id="0" w:name="_GoBack"/>
      <w:bookmarkEnd w:id="0"/>
      <w:r w:rsidR="00F82B7D" w:rsidRPr="00F82B7D">
        <w:rPr>
          <w:rFonts w:ascii="Liberation Serif" w:hAnsi="Liberation Serif" w:cs="Liberation Serif"/>
          <w:sz w:val="28"/>
          <w:szCs w:val="28"/>
        </w:rPr>
        <w:t>счет образования территориальной зоны ОДК (Общественно-деловая зона комплексная) и увеличения территории общего пользования в районе пересечения улиц Революционной и Красных Орлов, с северо-западной стороны ул. Красных Орлов, 1в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DC0EE1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>
        <w:rPr>
          <w:rFonts w:ascii="Liberation Serif" w:hAnsi="Liberation Serif" w:cs="Liberation Serif"/>
          <w:sz w:val="28"/>
          <w:szCs w:val="28"/>
        </w:rPr>
        <w:t>Прил</w:t>
      </w:r>
      <w:r w:rsidR="005C02DF">
        <w:rPr>
          <w:rFonts w:ascii="Liberation Serif" w:hAnsi="Liberation Serif" w:cs="Liberation Serif"/>
          <w:sz w:val="28"/>
          <w:szCs w:val="28"/>
        </w:rPr>
        <w:t>ожению № 2 к настоящему решению;</w:t>
      </w:r>
    </w:p>
    <w:p w:rsidR="00FC315F" w:rsidRDefault="00FC315F" w:rsidP="00FC315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 w:rsidRPr="005C02DF">
        <w:rPr>
          <w:rFonts w:ascii="Liberation Serif" w:hAnsi="Liberation Serif" w:cs="Liberation Serif"/>
          <w:sz w:val="28"/>
          <w:szCs w:val="28"/>
        </w:rPr>
        <w:t>упразднить границ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территориальной зоны Ж-2 (Зона блокированной жилой застройки) за счет образова</w:t>
      </w:r>
      <w:r>
        <w:rPr>
          <w:rFonts w:ascii="Liberation Serif" w:hAnsi="Liberation Serif" w:cs="Liberation Serif"/>
          <w:sz w:val="28"/>
          <w:szCs w:val="28"/>
        </w:rPr>
        <w:t>ния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зон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Ж-4 (Зона смешанной застройки малоэтажных и среднеэтажных многоквартирных жилых домов)</w:t>
      </w:r>
      <w:r>
        <w:rPr>
          <w:rFonts w:ascii="Liberation Serif" w:hAnsi="Liberation Serif" w:cs="Liberation Serif"/>
          <w:sz w:val="28"/>
          <w:szCs w:val="28"/>
        </w:rPr>
        <w:t xml:space="preserve"> и </w:t>
      </w:r>
      <w:r w:rsidRPr="005C02DF">
        <w:rPr>
          <w:rFonts w:ascii="Liberation Serif" w:hAnsi="Liberation Serif" w:cs="Liberation Serif"/>
          <w:sz w:val="28"/>
          <w:szCs w:val="28"/>
        </w:rPr>
        <w:t>увелич</w:t>
      </w:r>
      <w:r>
        <w:rPr>
          <w:rFonts w:ascii="Liberation Serif" w:hAnsi="Liberation Serif" w:cs="Liberation Serif"/>
          <w:sz w:val="28"/>
          <w:szCs w:val="28"/>
        </w:rPr>
        <w:t>ения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 границ территориальной зоны Р-2 (Зона городских парков, скверов, садов, бульваров) в районе земельного участка по ул. Гоголя, </w:t>
      </w:r>
      <w:proofErr w:type="gramStart"/>
      <w:r w:rsidRPr="005C02DF">
        <w:rPr>
          <w:rFonts w:ascii="Liberation Serif" w:hAnsi="Liberation Serif" w:cs="Liberation Serif"/>
          <w:sz w:val="28"/>
          <w:szCs w:val="28"/>
        </w:rPr>
        <w:t>46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5C02DF">
        <w:t xml:space="preserve"> </w:t>
      </w:r>
      <w:r w:rsidRPr="005C02DF">
        <w:rPr>
          <w:rFonts w:ascii="Liberation Serif" w:hAnsi="Liberation Serif" w:cs="Liberation Serif"/>
          <w:sz w:val="28"/>
          <w:szCs w:val="28"/>
        </w:rPr>
        <w:t>согласно</w:t>
      </w:r>
      <w:proofErr w:type="gramEnd"/>
      <w:r w:rsidRPr="005C02DF">
        <w:rPr>
          <w:rFonts w:ascii="Liberation Serif" w:hAnsi="Liberation Serif" w:cs="Liberation Serif"/>
          <w:sz w:val="28"/>
          <w:szCs w:val="28"/>
        </w:rPr>
        <w:t xml:space="preserve"> Приложению № </w:t>
      </w:r>
      <w:r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5C02DF" w:rsidRDefault="00FC315F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5C02DF" w:rsidRPr="005C02DF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C02DF">
        <w:rPr>
          <w:rFonts w:ascii="Liberation Serif" w:hAnsi="Liberation Serif" w:cs="Liberation Serif"/>
          <w:sz w:val="28"/>
          <w:szCs w:val="28"/>
        </w:rPr>
        <w:t>ы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 территориальной зоны Ж-1 (Зона индивидуальной жилой застройки) за счет уменьшения территории общего пользования в районе земельных участков жилых домов по ул. Зеленой, №№ 13, 14, 17, 18</w:t>
      </w:r>
      <w:r w:rsidR="005C02DF">
        <w:rPr>
          <w:rFonts w:ascii="Liberation Serif" w:hAnsi="Liberation Serif" w:cs="Liberation Serif"/>
          <w:sz w:val="28"/>
          <w:szCs w:val="28"/>
        </w:rPr>
        <w:t xml:space="preserve">, 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4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C02DF" w:rsidRDefault="00FC315F" w:rsidP="00F50006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5C02DF" w:rsidRPr="005C02DF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Ж-1 (Зона индивидуальной жилой застройки) за счет уменьшения границ территориальной зоны ОДК (Общественно-деловая зона комплексная) с восточной стороны земельного участка по ул. Розы Люксембург, 4</w:t>
      </w:r>
      <w:r w:rsidR="005C02DF">
        <w:rPr>
          <w:rFonts w:ascii="Liberation Serif" w:hAnsi="Liberation Serif" w:cs="Liberation Serif"/>
          <w:sz w:val="28"/>
          <w:szCs w:val="28"/>
        </w:rPr>
        <w:t>,</w:t>
      </w:r>
      <w:r w:rsidR="005C02DF" w:rsidRPr="005C02DF"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согласно Приложению № 5 к настоящему решению.</w:t>
      </w:r>
    </w:p>
    <w:p w:rsidR="00F50006" w:rsidRDefault="00AE6AAE" w:rsidP="00E5491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официальных сайтах Думы Каменск-Уральского городского округа и муниципального образования Каменск-Уральский городской округ </w:t>
      </w:r>
      <w:r w:rsidR="00C476B3" w:rsidRPr="00673FBD">
        <w:rPr>
          <w:rFonts w:ascii="Liberation Serif" w:hAnsi="Liberation Serif" w:cs="Liberation Serif"/>
          <w:sz w:val="28"/>
          <w:szCs w:val="28"/>
        </w:rPr>
        <w:lastRenderedPageBreak/>
        <w:t>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C0F32" w:rsidRPr="00B40517" w:rsidRDefault="007C0F32" w:rsidP="00133698">
      <w:pPr>
        <w:jc w:val="both"/>
        <w:rPr>
          <w:rFonts w:ascii="Liberation Serif" w:hAnsi="Liberation Serif" w:cs="Liberation Serif"/>
          <w:sz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4342E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751F08">
        <w:rPr>
          <w:rFonts w:ascii="Liberation Serif" w:hAnsi="Liberation Serif" w:cs="Liberation Serif"/>
          <w:sz w:val="28"/>
          <w:szCs w:val="28"/>
        </w:rPr>
        <w:t xml:space="preserve">       </w:t>
      </w:r>
      <w:r w:rsidR="00E54913">
        <w:rPr>
          <w:rFonts w:ascii="Liberation Serif" w:hAnsi="Liberation Serif" w:cs="Liberation Serif"/>
          <w:sz w:val="28"/>
          <w:szCs w:val="28"/>
        </w:rPr>
        <w:t xml:space="preserve"> 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  <w:r w:rsidR="00E54913">
        <w:rPr>
          <w:rFonts w:ascii="Liberation Serif" w:hAnsi="Liberation Serif" w:cs="Liberation Serif"/>
          <w:sz w:val="28"/>
          <w:szCs w:val="28"/>
        </w:rPr>
        <w:t xml:space="preserve"> </w:t>
      </w:r>
    </w:p>
    <w:sectPr w:rsidR="00901A08" w:rsidRPr="00673FBD" w:rsidSect="00E54913">
      <w:headerReference w:type="default" r:id="rId8"/>
      <w:pgSz w:w="11906" w:h="16838"/>
      <w:pgMar w:top="907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411" w:rsidRDefault="00C83411" w:rsidP="00A57406">
      <w:r>
        <w:separator/>
      </w:r>
    </w:p>
  </w:endnote>
  <w:endnote w:type="continuationSeparator" w:id="0">
    <w:p w:rsidR="00C83411" w:rsidRDefault="00C83411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411" w:rsidRDefault="00C83411" w:rsidP="00A57406">
      <w:r>
        <w:separator/>
      </w:r>
    </w:p>
  </w:footnote>
  <w:footnote w:type="continuationSeparator" w:id="0">
    <w:p w:rsidR="00C83411" w:rsidRDefault="00C83411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673FBD" w:rsidRDefault="00C86075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AC1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8C"/>
    <w:rsid w:val="00002363"/>
    <w:rsid w:val="00002D23"/>
    <w:rsid w:val="000114C5"/>
    <w:rsid w:val="00020EC7"/>
    <w:rsid w:val="000231ED"/>
    <w:rsid w:val="00026ACD"/>
    <w:rsid w:val="000271EF"/>
    <w:rsid w:val="000279AC"/>
    <w:rsid w:val="00050B06"/>
    <w:rsid w:val="00055EE2"/>
    <w:rsid w:val="00060D72"/>
    <w:rsid w:val="00081789"/>
    <w:rsid w:val="00083B8F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5BCE"/>
    <w:rsid w:val="000F6C8A"/>
    <w:rsid w:val="0011441C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72802"/>
    <w:rsid w:val="00272F86"/>
    <w:rsid w:val="0027570D"/>
    <w:rsid w:val="00281769"/>
    <w:rsid w:val="0029163E"/>
    <w:rsid w:val="00291A78"/>
    <w:rsid w:val="00295595"/>
    <w:rsid w:val="002B085E"/>
    <w:rsid w:val="002B4DDA"/>
    <w:rsid w:val="002B5570"/>
    <w:rsid w:val="002D43B0"/>
    <w:rsid w:val="002E0AF1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06FC"/>
    <w:rsid w:val="003450F6"/>
    <w:rsid w:val="00352B7E"/>
    <w:rsid w:val="00355487"/>
    <w:rsid w:val="003563F0"/>
    <w:rsid w:val="003566CD"/>
    <w:rsid w:val="003621E5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42E5"/>
    <w:rsid w:val="00436CE9"/>
    <w:rsid w:val="00437C00"/>
    <w:rsid w:val="004739DE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241B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02DF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22575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00A2"/>
    <w:rsid w:val="007124B1"/>
    <w:rsid w:val="00720985"/>
    <w:rsid w:val="007349E2"/>
    <w:rsid w:val="007376A6"/>
    <w:rsid w:val="00737A63"/>
    <w:rsid w:val="00740727"/>
    <w:rsid w:val="00742F79"/>
    <w:rsid w:val="00751F08"/>
    <w:rsid w:val="00762DFD"/>
    <w:rsid w:val="00777282"/>
    <w:rsid w:val="00777577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193"/>
    <w:rsid w:val="007F43C8"/>
    <w:rsid w:val="007F511E"/>
    <w:rsid w:val="007F575A"/>
    <w:rsid w:val="0081737E"/>
    <w:rsid w:val="008207AD"/>
    <w:rsid w:val="00820D32"/>
    <w:rsid w:val="008268D1"/>
    <w:rsid w:val="00827203"/>
    <w:rsid w:val="00827285"/>
    <w:rsid w:val="00832447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67D6B"/>
    <w:rsid w:val="00871148"/>
    <w:rsid w:val="008726AC"/>
    <w:rsid w:val="00881E67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22A60"/>
    <w:rsid w:val="00933EC2"/>
    <w:rsid w:val="00947453"/>
    <w:rsid w:val="00947E32"/>
    <w:rsid w:val="0095382A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951BB"/>
    <w:rsid w:val="009A403A"/>
    <w:rsid w:val="009B5A2D"/>
    <w:rsid w:val="009B74B1"/>
    <w:rsid w:val="009E61D6"/>
    <w:rsid w:val="009F36C0"/>
    <w:rsid w:val="009F6E5A"/>
    <w:rsid w:val="00A00C27"/>
    <w:rsid w:val="00A1043C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133D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40517"/>
    <w:rsid w:val="00B471B0"/>
    <w:rsid w:val="00B47F5F"/>
    <w:rsid w:val="00B504CD"/>
    <w:rsid w:val="00B51B59"/>
    <w:rsid w:val="00B525C5"/>
    <w:rsid w:val="00B56421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BF76A9"/>
    <w:rsid w:val="00C029EF"/>
    <w:rsid w:val="00C03CE6"/>
    <w:rsid w:val="00C04FFB"/>
    <w:rsid w:val="00C16379"/>
    <w:rsid w:val="00C3140D"/>
    <w:rsid w:val="00C44066"/>
    <w:rsid w:val="00C46144"/>
    <w:rsid w:val="00C476B3"/>
    <w:rsid w:val="00C54E4E"/>
    <w:rsid w:val="00C55198"/>
    <w:rsid w:val="00C60B37"/>
    <w:rsid w:val="00C64874"/>
    <w:rsid w:val="00C8290F"/>
    <w:rsid w:val="00C83411"/>
    <w:rsid w:val="00C86075"/>
    <w:rsid w:val="00C97988"/>
    <w:rsid w:val="00CA14D7"/>
    <w:rsid w:val="00CA2BAB"/>
    <w:rsid w:val="00CB0696"/>
    <w:rsid w:val="00CC2D68"/>
    <w:rsid w:val="00CC471D"/>
    <w:rsid w:val="00CC7F7A"/>
    <w:rsid w:val="00CD331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158F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26D"/>
    <w:rsid w:val="00D95B56"/>
    <w:rsid w:val="00DC0EE1"/>
    <w:rsid w:val="00DC5A52"/>
    <w:rsid w:val="00DD26E8"/>
    <w:rsid w:val="00DE2A15"/>
    <w:rsid w:val="00DE4BE7"/>
    <w:rsid w:val="00DE724D"/>
    <w:rsid w:val="00E0078C"/>
    <w:rsid w:val="00E05E0D"/>
    <w:rsid w:val="00E06535"/>
    <w:rsid w:val="00E0724B"/>
    <w:rsid w:val="00E35DAD"/>
    <w:rsid w:val="00E53DCA"/>
    <w:rsid w:val="00E54913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3205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0006"/>
    <w:rsid w:val="00F5130A"/>
    <w:rsid w:val="00F53828"/>
    <w:rsid w:val="00F607B0"/>
    <w:rsid w:val="00F72D19"/>
    <w:rsid w:val="00F7455B"/>
    <w:rsid w:val="00F82380"/>
    <w:rsid w:val="00F82B7D"/>
    <w:rsid w:val="00F849D3"/>
    <w:rsid w:val="00F90476"/>
    <w:rsid w:val="00FA194B"/>
    <w:rsid w:val="00FA3C20"/>
    <w:rsid w:val="00FB2841"/>
    <w:rsid w:val="00FC315F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32D5F8-5F44-4728-9FDF-BA04D7E2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65798-065B-4080-BEFD-F1564610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32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10</cp:revision>
  <cp:lastPrinted>2025-09-16T06:53:00Z</cp:lastPrinted>
  <dcterms:created xsi:type="dcterms:W3CDTF">2025-07-22T12:22:00Z</dcterms:created>
  <dcterms:modified xsi:type="dcterms:W3CDTF">2025-09-16T10:16:00Z</dcterms:modified>
</cp:coreProperties>
</file>